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F5C94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CCF8404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Burpham</w:t>
      </w:r>
      <w:proofErr w:type="spellEnd"/>
      <w:r>
        <w:rPr>
          <w:rFonts w:ascii="Times New Roman" w:hAnsi="Times New Roman" w:cs="Times New Roman"/>
        </w:rPr>
        <w:t>, Surrey. Esquire.</w:t>
      </w:r>
    </w:p>
    <w:p w14:paraId="600856A8" w14:textId="77777777" w:rsidR="00DF41CD" w:rsidRDefault="00DF41CD" w:rsidP="00DF41CD">
      <w:pPr>
        <w:rPr>
          <w:rFonts w:ascii="Times New Roman" w:hAnsi="Times New Roman" w:cs="Times New Roman"/>
        </w:rPr>
      </w:pPr>
    </w:p>
    <w:p w14:paraId="3AF156A1" w14:textId="77777777" w:rsidR="00DF41CD" w:rsidRDefault="00DF41CD" w:rsidP="00DF41CD">
      <w:pPr>
        <w:rPr>
          <w:rFonts w:ascii="Times New Roman" w:hAnsi="Times New Roman" w:cs="Times New Roman"/>
        </w:rPr>
      </w:pPr>
    </w:p>
    <w:p w14:paraId="57953208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Simon Mountford(q.v.), his wife, Emma(q.v.), 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>(q.v.) and</w:t>
      </w:r>
    </w:p>
    <w:p w14:paraId="11AD4B0E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Braston</w:t>
      </w:r>
      <w:proofErr w:type="spellEnd"/>
      <w:r>
        <w:rPr>
          <w:rFonts w:ascii="Times New Roman" w:hAnsi="Times New Roman" w:cs="Times New Roman"/>
        </w:rPr>
        <w:t>(q.v.) brought a plaint of debt against him and Reginald</w:t>
      </w:r>
    </w:p>
    <w:p w14:paraId="40250C03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Basset, Rector of Pulborough, Sussex(q.v.).</w:t>
      </w:r>
    </w:p>
    <w:p w14:paraId="684AA435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28A6C49" w14:textId="77777777" w:rsidR="00DF41CD" w:rsidRDefault="00DF41CD" w:rsidP="00DF41CD">
      <w:pPr>
        <w:rPr>
          <w:rFonts w:ascii="Times New Roman" w:hAnsi="Times New Roman" w:cs="Times New Roman"/>
        </w:rPr>
      </w:pPr>
    </w:p>
    <w:p w14:paraId="6368D6A1" w14:textId="77777777" w:rsidR="00DF41CD" w:rsidRDefault="00DF41CD" w:rsidP="00DF41CD">
      <w:pPr>
        <w:rPr>
          <w:rFonts w:ascii="Times New Roman" w:hAnsi="Times New Roman" w:cs="Times New Roman"/>
        </w:rPr>
      </w:pPr>
    </w:p>
    <w:p w14:paraId="47FEBB79" w14:textId="77777777" w:rsidR="00DF41CD" w:rsidRDefault="00DF41CD" w:rsidP="00DF41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July 2018</w:t>
      </w:r>
    </w:p>
    <w:p w14:paraId="248A7E11" w14:textId="77777777" w:rsidR="006B2F86" w:rsidRPr="00DF41CD" w:rsidRDefault="00DF41CD" w:rsidP="00DF41CD">
      <w:bookmarkStart w:id="0" w:name="_GoBack"/>
      <w:bookmarkEnd w:id="0"/>
    </w:p>
    <w:sectPr w:rsidR="006B2F86" w:rsidRPr="00DF41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316FE" w14:textId="77777777" w:rsidR="00DF41CD" w:rsidRDefault="00DF41CD" w:rsidP="00E71FC3">
      <w:r>
        <w:separator/>
      </w:r>
    </w:p>
  </w:endnote>
  <w:endnote w:type="continuationSeparator" w:id="0">
    <w:p w14:paraId="19AE255E" w14:textId="77777777" w:rsidR="00DF41CD" w:rsidRDefault="00DF41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DD9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328CA" w14:textId="77777777" w:rsidR="00DF41CD" w:rsidRDefault="00DF41CD" w:rsidP="00E71FC3">
      <w:r>
        <w:separator/>
      </w:r>
    </w:p>
  </w:footnote>
  <w:footnote w:type="continuationSeparator" w:id="0">
    <w:p w14:paraId="618946CA" w14:textId="77777777" w:rsidR="00DF41CD" w:rsidRDefault="00DF41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1CD"/>
    <w:rsid w:val="001A7C09"/>
    <w:rsid w:val="00577BD5"/>
    <w:rsid w:val="00656CBA"/>
    <w:rsid w:val="006A1F77"/>
    <w:rsid w:val="00733BE7"/>
    <w:rsid w:val="00AB52E8"/>
    <w:rsid w:val="00B16D3F"/>
    <w:rsid w:val="00BB41AC"/>
    <w:rsid w:val="00DF41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41824"/>
  <w15:chartTrackingRefBased/>
  <w15:docId w15:val="{AFD773E6-8A78-498D-BFB3-F9599582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41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2018-07-19T21:26:00Z</dcterms:created>
  <dcterms:modified xsi:type="dcterms:W3CDTF">2018-07-19T21:26:00Z</dcterms:modified>
</cp:coreProperties>
</file>